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81" w:rsidRDefault="00B57C81" w:rsidP="00C803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B57C81" w:rsidRDefault="00B57C81" w:rsidP="00C803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Средняя общеобразовательная школа № 133</w:t>
      </w:r>
    </w:p>
    <w:p w:rsidR="00B57C81" w:rsidRDefault="00B57C81" w:rsidP="00C803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Московского района г.Казани</w:t>
      </w:r>
    </w:p>
    <w:p w:rsidR="00B57C81" w:rsidRDefault="00B57C81" w:rsidP="00C803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C81" w:rsidRDefault="00B57C81" w:rsidP="00C803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по физической культуре на 2015-2016 учебный год</w:t>
      </w:r>
    </w:p>
    <w:p w:rsidR="00B57C81" w:rsidRDefault="00B57C81" w:rsidP="00C803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7C81" w:rsidRDefault="00B57C81" w:rsidP="00C8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sz w:val="28"/>
          <w:szCs w:val="28"/>
        </w:rPr>
        <w:t>физическая культура 1б класс.</w:t>
      </w:r>
    </w:p>
    <w:p w:rsidR="00B57C81" w:rsidRDefault="00B57C81" w:rsidP="00C8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Система обучения: </w:t>
      </w:r>
      <w:r>
        <w:rPr>
          <w:rFonts w:ascii="Times New Roman" w:hAnsi="Times New Roman" w:cs="Times New Roman"/>
          <w:sz w:val="28"/>
          <w:szCs w:val="28"/>
        </w:rPr>
        <w:t>традиционная.</w:t>
      </w:r>
    </w:p>
    <w:p w:rsidR="00B57C81" w:rsidRDefault="00B57C81" w:rsidP="00C803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Программа:</w:t>
      </w:r>
      <w:r>
        <w:rPr>
          <w:rFonts w:ascii="Times New Roman" w:hAnsi="Times New Roman" w:cs="Times New Roman"/>
          <w:sz w:val="28"/>
          <w:szCs w:val="28"/>
        </w:rPr>
        <w:t xml:space="preserve"> «Комплексная программа физического воспитания учащихся 1-11 классов» В.И. Ляха, А.А. Зданевича (М.: Просвещение, 2011).</w:t>
      </w:r>
    </w:p>
    <w:p w:rsidR="00B57C81" w:rsidRDefault="00B57C81" w:rsidP="00C803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C81" w:rsidRDefault="00B57C81" w:rsidP="00C803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Учебники и учебные пособия:</w:t>
      </w:r>
      <w:r>
        <w:rPr>
          <w:rFonts w:ascii="Times New Roman" w:hAnsi="Times New Roman" w:cs="Times New Roman"/>
          <w:sz w:val="28"/>
          <w:szCs w:val="28"/>
        </w:rPr>
        <w:t xml:space="preserve"> Лях В.И. Физическая культура. 1 класс.; учебник для общеобразовательных учреждений. М.: Просвещение, 2014.</w:t>
      </w:r>
    </w:p>
    <w:p w:rsidR="00B57C81" w:rsidRDefault="00B57C81" w:rsidP="00C803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C81" w:rsidRDefault="00B57C81" w:rsidP="00C803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C81" w:rsidRDefault="00B57C81" w:rsidP="00C8032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Количество часов в неделю по программе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3</w:t>
      </w:r>
    </w:p>
    <w:p w:rsidR="00B57C81" w:rsidRDefault="00B57C81" w:rsidP="00C8032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Количество часов в год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99</w:t>
      </w:r>
    </w:p>
    <w:p w:rsidR="00B57C81" w:rsidRDefault="00B57C81" w:rsidP="00C803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C81" w:rsidRPr="00BC1ED9" w:rsidRDefault="00B57C81" w:rsidP="00BC1ED9">
      <w:pPr>
        <w:rPr>
          <w:rFonts w:ascii="Times New Roman" w:hAnsi="Times New Roman" w:cs="Times New Roman"/>
          <w:b/>
          <w:bCs/>
        </w:rPr>
      </w:pPr>
      <w:r w:rsidRPr="00BC1ED9">
        <w:rPr>
          <w:rFonts w:ascii="Times New Roman" w:hAnsi="Times New Roman" w:cs="Times New Roman"/>
          <w:b/>
          <w:bCs/>
        </w:rPr>
        <w:t>ПОЯСНИТЕЛЬНАЯ ЗАПИСКА</w:t>
      </w:r>
    </w:p>
    <w:p w:rsidR="00B57C81" w:rsidRPr="00BC1ED9" w:rsidRDefault="00B57C81" w:rsidP="00BC1ED9">
      <w:pPr>
        <w:rPr>
          <w:rFonts w:ascii="Times New Roman" w:hAnsi="Times New Roman" w:cs="Times New Roman"/>
          <w:b/>
          <w:bCs/>
        </w:rPr>
      </w:pPr>
      <w:r w:rsidRPr="00BC1ED9">
        <w:rPr>
          <w:rFonts w:ascii="Times New Roman" w:hAnsi="Times New Roman" w:cs="Times New Roman"/>
          <w:b/>
          <w:bCs/>
        </w:rPr>
        <w:t>к рабочей программе по физической культуре для учащихся 1 класса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</w:rPr>
      </w:pPr>
      <w:r w:rsidRPr="001D7518">
        <w:rPr>
          <w:rFonts w:ascii="Times New Roman" w:hAnsi="Times New Roman" w:cs="Times New Roman"/>
          <w:b/>
          <w:bCs/>
        </w:rPr>
        <w:t>Рабочая программа составлена на основе следующих нормативных документов и методических рекомендаций:</w:t>
      </w:r>
    </w:p>
    <w:p w:rsidR="00B57C81" w:rsidRPr="001D7518" w:rsidRDefault="00B57C81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Федеральный государственный  образовательный стандарт начального общего образования (второго поколения)</w:t>
      </w:r>
    </w:p>
    <w:p w:rsidR="00B57C81" w:rsidRPr="001D7518" w:rsidRDefault="00B57C81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</w:t>
      </w:r>
      <w:r>
        <w:rPr>
          <w:rFonts w:ascii="Times New Roman" w:hAnsi="Times New Roman" w:cs="Times New Roman"/>
          <w:sz w:val="20"/>
          <w:szCs w:val="20"/>
        </w:rPr>
        <w:t>ельных учреждениях, на 2015/2016</w:t>
      </w:r>
      <w:r w:rsidRPr="001D7518">
        <w:rPr>
          <w:rFonts w:ascii="Times New Roman" w:hAnsi="Times New Roman" w:cs="Times New Roman"/>
          <w:sz w:val="20"/>
          <w:szCs w:val="20"/>
        </w:rPr>
        <w:t>учебный год</w:t>
      </w:r>
    </w:p>
    <w:p w:rsidR="00B57C81" w:rsidRPr="001D7518" w:rsidRDefault="00B57C81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Примерные программы начального общего образования</w:t>
      </w:r>
    </w:p>
    <w:p w:rsidR="00B57C81" w:rsidRPr="001D7518" w:rsidRDefault="00B57C81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Учебный план обр</w:t>
      </w:r>
      <w:r>
        <w:rPr>
          <w:rFonts w:ascii="Times New Roman" w:hAnsi="Times New Roman" w:cs="Times New Roman"/>
          <w:sz w:val="20"/>
          <w:szCs w:val="20"/>
        </w:rPr>
        <w:t xml:space="preserve">азовательного учреждения на 2015/2016 </w:t>
      </w:r>
      <w:r w:rsidRPr="001D7518">
        <w:rPr>
          <w:rFonts w:ascii="Times New Roman" w:hAnsi="Times New Roman" w:cs="Times New Roman"/>
          <w:sz w:val="20"/>
          <w:szCs w:val="20"/>
        </w:rPr>
        <w:t>учебный год</w:t>
      </w:r>
    </w:p>
    <w:p w:rsidR="00B57C81" w:rsidRPr="001D7518" w:rsidRDefault="00B57C81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Локальный акт образовательного  учреждения  (об утверждении  структуры рабочей программы)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99 часов в 1 классе.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«Лыжная подготовка».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Результаты освоения содержания предмета «Физическая культура»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Универсальными компетенциями </w:t>
      </w:r>
      <w:r w:rsidRPr="001D7518">
        <w:rPr>
          <w:rFonts w:ascii="Times New Roman" w:hAnsi="Times New Roman" w:cs="Times New Roman"/>
          <w:sz w:val="20"/>
          <w:szCs w:val="20"/>
        </w:rPr>
        <w:t>учащихся на этапе начального общего образования по физической культуре являются:</w:t>
      </w:r>
    </w:p>
    <w:p w:rsidR="00B57C81" w:rsidRPr="001D7518" w:rsidRDefault="00B57C81" w:rsidP="001D751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умения организовывать собственную деятельность, выбирать и использовать средства для достижения ее цели;</w:t>
      </w:r>
    </w:p>
    <w:p w:rsidR="00B57C81" w:rsidRPr="001D7518" w:rsidRDefault="00B57C81" w:rsidP="001D751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умения активно включаться в коллективную деятельность, взаимодействовать со сверстниками в достижении общих целей;</w:t>
      </w:r>
    </w:p>
    <w:p w:rsidR="00B57C81" w:rsidRPr="001D7518" w:rsidRDefault="00B57C81" w:rsidP="001D751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Личностными результатами </w:t>
      </w:r>
      <w:r w:rsidRPr="001D7518">
        <w:rPr>
          <w:rFonts w:ascii="Times New Roman" w:hAnsi="Times New Roman" w:cs="Times New Roman"/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B57C81" w:rsidRPr="001D7518" w:rsidRDefault="00B57C81" w:rsidP="001D751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57C81" w:rsidRPr="001D7518" w:rsidRDefault="00B57C81" w:rsidP="001D751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проявлять положительные качества личности и управлять своими эмоциями в различных (нестандартных) ситуациях и условиях;</w:t>
      </w:r>
    </w:p>
    <w:p w:rsidR="00B57C81" w:rsidRPr="001D7518" w:rsidRDefault="00B57C81" w:rsidP="001D751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проявлять дисциплинированность, трудолюбие и упорство в достижении поставленных целей;</w:t>
      </w:r>
    </w:p>
    <w:p w:rsidR="00B57C81" w:rsidRPr="001D7518" w:rsidRDefault="00B57C81" w:rsidP="001D751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оказывать бескорыстную помощь своим сверстникам, находить с ними общий язык и общие интересы.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Метапредметными результатами </w:t>
      </w:r>
      <w:r w:rsidRPr="001D7518">
        <w:rPr>
          <w:rFonts w:ascii="Times New Roman" w:hAnsi="Times New Roman" w:cs="Times New Roman"/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 xml:space="preserve"> характеризовать явления (действия и поступки), давать им объективную оценку на основе освоенных знаний и имеющегося опыта;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находить ошибки при выполнении учебных заданий, отбирать способы их исправления;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обеспечивать защиту и сохранность природы во время активного отдыха и занятий физической культурой;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1D7518">
        <w:rPr>
          <w:rFonts w:ascii="Times New Roman" w:hAnsi="Times New Roman" w:cs="Times New Roman"/>
          <w:sz w:val="20"/>
          <w:szCs w:val="20"/>
        </w:rPr>
        <w:t>планировать собственную деятельность, распределять нагрузку и отдых в процессе ее выполнения;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анализировать и объективно оценивать результаты собственного труда, находить возможности и способы их улучшения;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видеть красоту движений, выделять и обосновывать эстетические признаки в движениях и передвижениях человека;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оценивать красоту телосложения и осанки, сравнивать их с эталонными образцами;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управлять эмоциями при общении со сверстниками и взрослыми, сохранять хладнокровие, сдержанность, рассудительность;</w:t>
      </w:r>
    </w:p>
    <w:p w:rsidR="00B57C81" w:rsidRPr="001D7518" w:rsidRDefault="00B57C81" w:rsidP="001D751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Предметными результатами </w:t>
      </w:r>
      <w:r w:rsidRPr="001D7518">
        <w:rPr>
          <w:rFonts w:ascii="Times New Roman" w:hAnsi="Times New Roman" w:cs="Times New Roman"/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излагать факты истории развития физической культуры,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организовывать и проводить со сверстниками подвижные игры и элементы соревнований, осуществлять их объективное судейство;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бережно обращаться с инвентарем и оборудованием, соблюдать требования техники безопасности к местам проведения;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взаимодействовать со сверстниками по правилам проведения подвижных игр и соревнований;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подавать строевые команды, вести подсчет при выполнении общеразвивающих упражнений;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выполнять технические действия из базовых видов спорта, применять их в игровой и соревновательной деятельности;</w:t>
      </w:r>
    </w:p>
    <w:p w:rsidR="00B57C81" w:rsidRPr="001D7518" w:rsidRDefault="00B57C81" w:rsidP="001D751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Распределение учебного времени прохождения программного материала по физической культуре (1-4 класс)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6739"/>
        <w:gridCol w:w="1639"/>
        <w:gridCol w:w="1647"/>
        <w:gridCol w:w="1647"/>
        <w:gridCol w:w="1639"/>
      </w:tblGrid>
      <w:tr w:rsidR="00B57C81" w:rsidRPr="00616517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Количество часов (уроков)</w:t>
            </w:r>
          </w:p>
        </w:tc>
      </w:tr>
      <w:tr w:rsidR="00B57C81" w:rsidRPr="00616517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Вид программного материала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</w:tr>
      <w:tr w:rsidR="00B57C81" w:rsidRPr="00616517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</w:tr>
      <w:tr w:rsidR="00B57C81" w:rsidRPr="00616517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Основы знаний о физической культуре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В процессе урока</w:t>
            </w:r>
          </w:p>
        </w:tc>
      </w:tr>
      <w:tr w:rsidR="00B57C81" w:rsidRPr="00616517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57C81" w:rsidRPr="00616517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 xml:space="preserve">      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57C81" w:rsidRPr="00616517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Легкоатлетические упражнения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57C81" w:rsidRPr="00616517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57C81" w:rsidRPr="00616517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57C81" w:rsidRPr="00616517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</w:tbl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 Основы знаний о физической культуре, умения и навыки, приемы закаливания, способы саморегуляции и самоконтроля.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1.1. Естественные основы.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Здоровье и развитие человека. Строение тела человека и его положение в пространстве. Работа органов дыхания и сердечно-сосудистой системы. Роль слуха и зрения при движениях и передвижениях человека.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Социально-психологические основы.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1D7518">
        <w:rPr>
          <w:rFonts w:ascii="Times New Roman" w:hAnsi="Times New Roman" w:cs="Times New Roman"/>
          <w:sz w:val="20"/>
          <w:szCs w:val="20"/>
        </w:rPr>
        <w:t>.3.</w:t>
      </w:r>
      <w:r w:rsidRPr="001D7518">
        <w:rPr>
          <w:rFonts w:ascii="Times New Roman" w:hAnsi="Times New Roman" w:cs="Times New Roman"/>
          <w:sz w:val="20"/>
          <w:szCs w:val="20"/>
        </w:rPr>
        <w:tab/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>Приемы закаливания. Способы саморегуляции и самоконтроля.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Воздушные ванны. Солнечные ванны. Измерение массы тела. Приемы измерена пульса. Специальные дыхательные упражнения.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1.4.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Подвижные игры.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 класс. </w:t>
      </w:r>
      <w:r w:rsidRPr="001D7518">
        <w:rPr>
          <w:rFonts w:ascii="Times New Roman" w:hAnsi="Times New Roman" w:cs="Times New Roman"/>
          <w:sz w:val="20"/>
          <w:szCs w:val="20"/>
        </w:rPr>
        <w:t>Название и правила игр, инвентарь, оборудование, организация. Правила проведения и безопасность.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1.5.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Гимнастика с элементами акробатики.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1.6.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Легкоатлетические упражнения.</w:t>
      </w: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 xml:space="preserve">Понятия </w:t>
      </w: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короткая дистанция, бег на скорость, бег на выносливость; </w:t>
      </w:r>
      <w:r w:rsidRPr="001D7518">
        <w:rPr>
          <w:rFonts w:ascii="Times New Roman" w:hAnsi="Times New Roman" w:cs="Times New Roman"/>
          <w:sz w:val="20"/>
          <w:szCs w:val="20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B57C81" w:rsidRPr="001D7518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2. Демонстрировать.</w:t>
      </w:r>
    </w:p>
    <w:tbl>
      <w:tblPr>
        <w:tblW w:w="14802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B57C81" w:rsidRPr="00616517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B57C81" w:rsidRPr="00616517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Бег 30 м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B57C81" w:rsidRPr="00616517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B57C81" w:rsidRPr="00616517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57C81" w:rsidRPr="00616517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  <w:tr w:rsidR="00B57C81" w:rsidRPr="00616517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Челночный бег 3x10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81" w:rsidRPr="00616517" w:rsidRDefault="00B57C81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17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</w:tbl>
    <w:p w:rsidR="00B57C81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B57C81" w:rsidRDefault="00B57C81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B57C81" w:rsidRPr="001D7518" w:rsidRDefault="00B57C81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Задачи </w:t>
      </w:r>
      <w:r w:rsidRPr="001D7518">
        <w:rPr>
          <w:rFonts w:ascii="Times New Roman" w:hAnsi="Times New Roman" w:cs="Times New Roman"/>
          <w:sz w:val="20"/>
          <w:szCs w:val="20"/>
        </w:rPr>
        <w:t>физического воспитания учащихся 1</w:t>
      </w: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класса направлены:</w:t>
      </w:r>
    </w:p>
    <w:p w:rsidR="00B57C81" w:rsidRPr="001D7518" w:rsidRDefault="00B57C81" w:rsidP="001D751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B57C81" w:rsidRPr="001D7518" w:rsidRDefault="00B57C81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овладение школой движений;</w:t>
      </w:r>
    </w:p>
    <w:p w:rsidR="00B57C81" w:rsidRPr="001D7518" w:rsidRDefault="00B57C81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развитие координационных и кондиционных способностей;</w:t>
      </w:r>
    </w:p>
    <w:p w:rsidR="00B57C81" w:rsidRPr="001D7518" w:rsidRDefault="00B57C81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B57C81" w:rsidRPr="001D7518" w:rsidRDefault="00B57C81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выработку представлений об основных видах спорта;</w:t>
      </w:r>
    </w:p>
    <w:p w:rsidR="00B57C81" w:rsidRPr="001D7518" w:rsidRDefault="00B57C81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приобщение к самостоятельным занятиям физическими упражнениями, подвижными играми.</w:t>
      </w:r>
    </w:p>
    <w:p w:rsidR="00B57C81" w:rsidRPr="001D7518" w:rsidRDefault="00B57C81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B57C81" w:rsidRPr="001D7518" w:rsidSect="001D75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22B941F9"/>
    <w:multiLevelType w:val="hybridMultilevel"/>
    <w:tmpl w:val="5D1C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41579FC"/>
    <w:multiLevelType w:val="hybridMultilevel"/>
    <w:tmpl w:val="26D89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4FB43A1"/>
    <w:multiLevelType w:val="hybridMultilevel"/>
    <w:tmpl w:val="A3081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E991695"/>
    <w:multiLevelType w:val="hybridMultilevel"/>
    <w:tmpl w:val="2F6C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D7D5007"/>
    <w:multiLevelType w:val="hybridMultilevel"/>
    <w:tmpl w:val="BF96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ED9"/>
    <w:rsid w:val="001D7518"/>
    <w:rsid w:val="00305D63"/>
    <w:rsid w:val="003C276A"/>
    <w:rsid w:val="00596A40"/>
    <w:rsid w:val="00616517"/>
    <w:rsid w:val="006752E5"/>
    <w:rsid w:val="007B4932"/>
    <w:rsid w:val="0090421C"/>
    <w:rsid w:val="00A41287"/>
    <w:rsid w:val="00B57C81"/>
    <w:rsid w:val="00B67CBE"/>
    <w:rsid w:val="00BC1ED9"/>
    <w:rsid w:val="00BD6EE7"/>
    <w:rsid w:val="00C8032A"/>
    <w:rsid w:val="00D755AF"/>
    <w:rsid w:val="00E1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E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751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59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6</Pages>
  <Words>1625</Words>
  <Characters>9264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Windows User</cp:lastModifiedBy>
  <cp:revision>8</cp:revision>
  <cp:lastPrinted>2014-09-07T17:16:00Z</cp:lastPrinted>
  <dcterms:created xsi:type="dcterms:W3CDTF">2012-03-01T17:01:00Z</dcterms:created>
  <dcterms:modified xsi:type="dcterms:W3CDTF">2016-09-30T22:24:00Z</dcterms:modified>
</cp:coreProperties>
</file>